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06E5DB" w14:textId="77777777" w:rsidR="00F43C0A" w:rsidRDefault="00F43C0A" w:rsidP="00F43C0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FULLER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fl.1409)</w:t>
      </w:r>
    </w:p>
    <w:p w14:paraId="6AACFAE4" w14:textId="77777777" w:rsidR="00F43C0A" w:rsidRDefault="00F43C0A" w:rsidP="00F43C0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Vicar of Milton Ernest, Bedfordshire. Priest.</w:t>
      </w:r>
    </w:p>
    <w:p w14:paraId="0921F23F" w14:textId="77777777" w:rsidR="00F43C0A" w:rsidRDefault="00F43C0A" w:rsidP="00F43C0A">
      <w:pPr>
        <w:pStyle w:val="NoSpacing"/>
        <w:jc w:val="both"/>
        <w:rPr>
          <w:rFonts w:cs="Times New Roman"/>
          <w:szCs w:val="24"/>
        </w:rPr>
      </w:pPr>
    </w:p>
    <w:p w14:paraId="76570033" w14:textId="77777777" w:rsidR="00F43C0A" w:rsidRDefault="00F43C0A" w:rsidP="00F43C0A">
      <w:pPr>
        <w:pStyle w:val="NoSpacing"/>
        <w:jc w:val="both"/>
        <w:rPr>
          <w:rFonts w:cs="Times New Roman"/>
          <w:szCs w:val="24"/>
        </w:rPr>
      </w:pPr>
    </w:p>
    <w:p w14:paraId="02AF8FE7" w14:textId="77777777" w:rsidR="00F43C0A" w:rsidRDefault="00F43C0A" w:rsidP="00F43C0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25 May1409</w:t>
      </w:r>
      <w:r>
        <w:rPr>
          <w:rFonts w:cs="Times New Roman"/>
          <w:szCs w:val="24"/>
        </w:rPr>
        <w:tab/>
        <w:t>He became Vicar.</w:t>
      </w:r>
    </w:p>
    <w:p w14:paraId="24304FA3" w14:textId="77777777" w:rsidR="00F43C0A" w:rsidRDefault="00F43C0A" w:rsidP="00F43C0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EA1FFF">
        <w:rPr>
          <w:rFonts w:cs="Times New Roman"/>
          <w:sz w:val="20"/>
          <w:szCs w:val="20"/>
        </w:rPr>
        <w:t>(</w:t>
      </w:r>
      <w:hyperlink r:id="rId6" w:history="1">
        <w:r w:rsidRPr="00EA1FFF">
          <w:rPr>
            <w:rStyle w:val="Hyperlink"/>
            <w:rFonts w:cs="Times New Roman"/>
            <w:sz w:val="20"/>
            <w:szCs w:val="20"/>
          </w:rPr>
          <w:t>https://bedsarchives.bedford.gov.uk/CommunityHistories/MiltonErnest/ListOfMiltonErnestVicars.aspx</w:t>
        </w:r>
      </w:hyperlink>
      <w:r w:rsidRPr="00EA1FFF">
        <w:rPr>
          <w:rFonts w:cs="Times New Roman"/>
          <w:sz w:val="20"/>
          <w:szCs w:val="20"/>
        </w:rPr>
        <w:t xml:space="preserve"> )</w:t>
      </w:r>
    </w:p>
    <w:p w14:paraId="6C6BD4F7" w14:textId="77777777" w:rsidR="00F43C0A" w:rsidRDefault="00F43C0A" w:rsidP="00F43C0A">
      <w:pPr>
        <w:pStyle w:val="NoSpacing"/>
        <w:jc w:val="both"/>
        <w:rPr>
          <w:rFonts w:cs="Times New Roman"/>
          <w:szCs w:val="24"/>
        </w:rPr>
      </w:pPr>
    </w:p>
    <w:p w14:paraId="7FD5F3C6" w14:textId="77777777" w:rsidR="00F43C0A" w:rsidRDefault="00F43C0A" w:rsidP="00F43C0A">
      <w:pPr>
        <w:pStyle w:val="NoSpacing"/>
        <w:jc w:val="both"/>
        <w:rPr>
          <w:rFonts w:cs="Times New Roman"/>
          <w:szCs w:val="24"/>
        </w:rPr>
      </w:pPr>
    </w:p>
    <w:p w14:paraId="4DF5F06F" w14:textId="77777777" w:rsidR="00F43C0A" w:rsidRDefault="00F43C0A" w:rsidP="00F43C0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20 September 2024</w:t>
      </w:r>
    </w:p>
    <w:p w14:paraId="207827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3A0C05" w14:textId="77777777" w:rsidR="00F43C0A" w:rsidRDefault="00F43C0A" w:rsidP="009139A6">
      <w:r>
        <w:separator/>
      </w:r>
    </w:p>
  </w:endnote>
  <w:endnote w:type="continuationSeparator" w:id="0">
    <w:p w14:paraId="410431AA" w14:textId="77777777" w:rsidR="00F43C0A" w:rsidRDefault="00F43C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AE9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C5C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7C6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CA4E21" w14:textId="77777777" w:rsidR="00F43C0A" w:rsidRDefault="00F43C0A" w:rsidP="009139A6">
      <w:r>
        <w:separator/>
      </w:r>
    </w:p>
  </w:footnote>
  <w:footnote w:type="continuationSeparator" w:id="0">
    <w:p w14:paraId="01B6F941" w14:textId="77777777" w:rsidR="00F43C0A" w:rsidRDefault="00F43C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7FEC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C74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3C81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C0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4E18"/>
    <w:rsid w:val="00AE65F8"/>
    <w:rsid w:val="00BA00AB"/>
    <w:rsid w:val="00C71834"/>
    <w:rsid w:val="00CB4ED9"/>
    <w:rsid w:val="00E61DA6"/>
    <w:rsid w:val="00EB3209"/>
    <w:rsid w:val="00F41096"/>
    <w:rsid w:val="00F43C0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66C89"/>
  <w15:chartTrackingRefBased/>
  <w15:docId w15:val="{CF64E825-9FEE-4CB1-AFA9-3960D3440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43C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MiltonErnest/ListOfMiltonErnestVica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2024-09-20T17:34:00Z</dcterms:created>
  <dcterms:modified xsi:type="dcterms:W3CDTF">2024-09-20T17:35:00Z</dcterms:modified>
</cp:coreProperties>
</file>